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2DEE0" w14:textId="77777777" w:rsidR="00E914BB" w:rsidRDefault="00E914BB" w:rsidP="00E914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621D2225" w14:textId="77777777" w:rsidR="00E914BB" w:rsidRDefault="00E914BB" w:rsidP="00E914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Abbot of </w:t>
      </w:r>
      <w:proofErr w:type="spellStart"/>
      <w:proofErr w:type="gramStart"/>
      <w:r>
        <w:rPr>
          <w:rFonts w:cs="Times New Roman"/>
          <w:szCs w:val="24"/>
        </w:rPr>
        <w:t>St.Benet</w:t>
      </w:r>
      <w:proofErr w:type="spellEnd"/>
      <w:proofErr w:type="gramEnd"/>
      <w:r>
        <w:rPr>
          <w:rFonts w:cs="Times New Roman"/>
          <w:szCs w:val="24"/>
        </w:rPr>
        <w:t xml:space="preserve"> at Holm, Norfolk.</w:t>
      </w:r>
    </w:p>
    <w:p w14:paraId="12B3DF6E" w14:textId="77777777" w:rsidR="00E914BB" w:rsidRDefault="00E914BB" w:rsidP="00E914BB">
      <w:pPr>
        <w:pStyle w:val="NoSpacing"/>
        <w:rPr>
          <w:rFonts w:cs="Times New Roman"/>
          <w:szCs w:val="24"/>
        </w:rPr>
      </w:pPr>
    </w:p>
    <w:p w14:paraId="198F275A" w14:textId="77777777" w:rsidR="00E914BB" w:rsidRDefault="00E914BB" w:rsidP="00E914BB">
      <w:pPr>
        <w:pStyle w:val="NoSpacing"/>
        <w:rPr>
          <w:rFonts w:cs="Times New Roman"/>
          <w:szCs w:val="24"/>
        </w:rPr>
      </w:pPr>
    </w:p>
    <w:p w14:paraId="23E55780" w14:textId="77777777" w:rsidR="00E914BB" w:rsidRDefault="00E914BB" w:rsidP="00E914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Jul.</w:t>
      </w:r>
      <w:r>
        <w:rPr>
          <w:rFonts w:cs="Times New Roman"/>
          <w:szCs w:val="24"/>
        </w:rPr>
        <w:tab/>
        <w:t>1459</w:t>
      </w:r>
      <w:r>
        <w:rPr>
          <w:rFonts w:cs="Times New Roman"/>
          <w:szCs w:val="24"/>
        </w:rPr>
        <w:tab/>
        <w:t xml:space="preserve">He became Abbot.  </w:t>
      </w:r>
    </w:p>
    <w:p w14:paraId="305A9EFF" w14:textId="77777777" w:rsidR="00E914BB" w:rsidRDefault="00E914BB" w:rsidP="00E914BB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F9259C8" w14:textId="77777777" w:rsidR="00E914BB" w:rsidRDefault="00E914BB" w:rsidP="00E914BB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49-51,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4C8B0986" w14:textId="77777777" w:rsidR="00E914BB" w:rsidRDefault="00E914BB" w:rsidP="00E914BB">
      <w:pPr>
        <w:pStyle w:val="NoSpacing"/>
        <w:rPr>
          <w:rFonts w:cs="Times New Roman"/>
          <w:szCs w:val="24"/>
        </w:rPr>
      </w:pPr>
    </w:p>
    <w:p w14:paraId="0CF9388B" w14:textId="77777777" w:rsidR="00E914BB" w:rsidRDefault="00E914BB" w:rsidP="00E914BB">
      <w:pPr>
        <w:pStyle w:val="NoSpacing"/>
        <w:rPr>
          <w:rFonts w:cs="Times New Roman"/>
          <w:szCs w:val="24"/>
        </w:rPr>
      </w:pPr>
    </w:p>
    <w:p w14:paraId="4FFADE53" w14:textId="77777777" w:rsidR="00E914BB" w:rsidRDefault="00E914BB" w:rsidP="00E914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January 2024</w:t>
      </w:r>
    </w:p>
    <w:p w14:paraId="3C58DE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0C5E2" w14:textId="77777777" w:rsidR="00E914BB" w:rsidRDefault="00E914BB" w:rsidP="009139A6">
      <w:r>
        <w:separator/>
      </w:r>
    </w:p>
  </w:endnote>
  <w:endnote w:type="continuationSeparator" w:id="0">
    <w:p w14:paraId="6F0FE65E" w14:textId="77777777" w:rsidR="00E914BB" w:rsidRDefault="00E914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672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425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C04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8DA02" w14:textId="77777777" w:rsidR="00E914BB" w:rsidRDefault="00E914BB" w:rsidP="009139A6">
      <w:r>
        <w:separator/>
      </w:r>
    </w:p>
  </w:footnote>
  <w:footnote w:type="continuationSeparator" w:id="0">
    <w:p w14:paraId="1ABA26F4" w14:textId="77777777" w:rsidR="00E914BB" w:rsidRDefault="00E914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34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EF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ED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4B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14B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EFF4A"/>
  <w15:chartTrackingRefBased/>
  <w15:docId w15:val="{5EBCC2B7-BB4C-46E6-A984-19829CAB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2024-01-29T21:41:00Z</dcterms:created>
  <dcterms:modified xsi:type="dcterms:W3CDTF">2024-01-29T21:42:00Z</dcterms:modified>
</cp:coreProperties>
</file>